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D1" w:rsidRPr="00840F1B" w:rsidRDefault="001018D1" w:rsidP="00663F63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w:r w:rsidRPr="00840F1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0F1B">
        <w:rPr>
          <w:rFonts w:ascii="Times New Roman" w:hAnsi="Times New Roman" w:cs="Times New Roman"/>
          <w:sz w:val="24"/>
          <w:szCs w:val="24"/>
        </w:rPr>
        <w:t xml:space="preserve"> към чл. 42, ал. 1, т. 2</w:t>
      </w:r>
    </w:p>
    <w:p w:rsidR="001018D1" w:rsidRPr="00840F1B" w:rsidRDefault="001018D1" w:rsidP="00663F63">
      <w:pPr>
        <w:pStyle w:val="PlainText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840F1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40F1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40F1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40F1B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1018D1" w:rsidRPr="00840F1B" w:rsidRDefault="001018D1" w:rsidP="005B0816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</w:p>
    <w:p w:rsidR="001018D1" w:rsidRPr="00840F1B" w:rsidRDefault="001018D1" w:rsidP="005B0816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840F1B">
        <w:rPr>
          <w:rFonts w:ascii="Times New Roman" w:hAnsi="Times New Roman" w:cs="Times New Roman"/>
          <w:sz w:val="24"/>
          <w:szCs w:val="24"/>
        </w:rPr>
        <w:t>ДО</w:t>
      </w:r>
    </w:p>
    <w:p w:rsidR="001018D1" w:rsidRPr="00840F1B" w:rsidRDefault="001018D1" w:rsidP="005B0816">
      <w:pPr>
        <w:pStyle w:val="PlainText"/>
        <w:jc w:val="left"/>
        <w:rPr>
          <w:sz w:val="24"/>
          <w:szCs w:val="24"/>
        </w:rPr>
      </w:pPr>
      <w:r w:rsidRPr="00840F1B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840F1B">
        <w:rPr>
          <w:rFonts w:ascii="Times New Roman" w:hAnsi="Times New Roman" w:cs="Times New Roman"/>
          <w:sz w:val="24"/>
          <w:szCs w:val="24"/>
        </w:rPr>
        <w:tab/>
        <w:t xml:space="preserve">         Регистрационен №/дата................................</w:t>
      </w:r>
      <w:r w:rsidRPr="00840F1B">
        <w:rPr>
          <w:sz w:val="24"/>
          <w:szCs w:val="24"/>
        </w:rPr>
        <w:t xml:space="preserve"> </w:t>
      </w:r>
    </w:p>
    <w:p w:rsidR="001018D1" w:rsidRPr="00840F1B" w:rsidRDefault="001018D1" w:rsidP="005B0816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840F1B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840F1B">
        <w:rPr>
          <w:rFonts w:ascii="Times New Roman" w:hAnsi="Times New Roman" w:cs="Times New Roman"/>
          <w:sz w:val="24"/>
          <w:szCs w:val="24"/>
        </w:rPr>
        <w:tab/>
      </w:r>
      <w:r w:rsidRPr="00840F1B">
        <w:rPr>
          <w:rFonts w:ascii="Times New Roman" w:hAnsi="Times New Roman" w:cs="Times New Roman"/>
          <w:sz w:val="24"/>
          <w:szCs w:val="24"/>
        </w:rPr>
        <w:tab/>
      </w:r>
      <w:r w:rsidRPr="00840F1B">
        <w:rPr>
          <w:rFonts w:ascii="Times New Roman" w:hAnsi="Times New Roman" w:cs="Times New Roman"/>
          <w:sz w:val="24"/>
          <w:szCs w:val="24"/>
        </w:rPr>
        <w:tab/>
      </w:r>
      <w:r w:rsidRPr="00840F1B">
        <w:rPr>
          <w:rFonts w:ascii="Times New Roman" w:hAnsi="Times New Roman" w:cs="Times New Roman"/>
          <w:sz w:val="24"/>
          <w:szCs w:val="24"/>
        </w:rPr>
        <w:tab/>
      </w:r>
      <w:r w:rsidRPr="00840F1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40F1B">
        <w:rPr>
          <w:rFonts w:ascii="Times New Roman" w:hAnsi="Times New Roman" w:cs="Times New Roman"/>
          <w:i/>
          <w:iCs/>
          <w:sz w:val="24"/>
          <w:szCs w:val="24"/>
        </w:rPr>
        <w:t xml:space="preserve">(попълва се от ИА </w:t>
      </w:r>
      <w:r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Pr="00840F1B">
        <w:rPr>
          <w:rFonts w:ascii="Times New Roman" w:hAnsi="Times New Roman" w:cs="Times New Roman"/>
          <w:i/>
          <w:iCs/>
          <w:sz w:val="24"/>
          <w:szCs w:val="24"/>
        </w:rPr>
        <w:t>НФЦ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840F1B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1018D1" w:rsidRPr="00840F1B" w:rsidRDefault="001018D1" w:rsidP="005B0816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840F1B"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:rsidR="001018D1" w:rsidRPr="00840F1B" w:rsidRDefault="001018D1" w:rsidP="007C6994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840F1B">
        <w:rPr>
          <w:rFonts w:ascii="Times New Roman" w:hAnsi="Times New Roman" w:cs="Times New Roman"/>
          <w:iCs/>
          <w:sz w:val="24"/>
          <w:szCs w:val="24"/>
        </w:rPr>
        <w:t>(Национални художествени комисии за</w:t>
      </w:r>
    </w:p>
    <w:p w:rsidR="001018D1" w:rsidRPr="00840F1B" w:rsidRDefault="001018D1" w:rsidP="007C6994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840F1B">
        <w:rPr>
          <w:rFonts w:ascii="Times New Roman" w:hAnsi="Times New Roman" w:cs="Times New Roman"/>
          <w:iCs/>
          <w:sz w:val="24"/>
          <w:szCs w:val="24"/>
        </w:rPr>
        <w:t>игрално/документално/анимационно</w:t>
      </w:r>
      <w:r>
        <w:rPr>
          <w:rFonts w:ascii="Times New Roman" w:hAnsi="Times New Roman" w:cs="Times New Roman"/>
          <w:iCs/>
          <w:sz w:val="24"/>
          <w:szCs w:val="24"/>
        </w:rPr>
        <w:t xml:space="preserve"> кино</w:t>
      </w:r>
      <w:r w:rsidRPr="00840F1B">
        <w:rPr>
          <w:rFonts w:ascii="Times New Roman" w:hAnsi="Times New Roman" w:cs="Times New Roman"/>
          <w:iCs/>
          <w:sz w:val="24"/>
          <w:szCs w:val="24"/>
        </w:rPr>
        <w:t xml:space="preserve">)  </w:t>
      </w:r>
    </w:p>
    <w:p w:rsidR="001018D1" w:rsidRPr="00840F1B" w:rsidRDefault="001018D1" w:rsidP="007C6994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</w:p>
    <w:p w:rsidR="001018D1" w:rsidRPr="00840F1B" w:rsidRDefault="001018D1">
      <w:pPr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  <w:r w:rsidRPr="00840F1B">
        <w:rPr>
          <w:b/>
          <w:spacing w:val="80"/>
          <w:sz w:val="24"/>
          <w:szCs w:val="24"/>
        </w:rPr>
        <w:t>ЗАЯВЛЕНИЕ</w:t>
      </w:r>
    </w:p>
    <w:p w:rsidR="001018D1" w:rsidRPr="00840F1B" w:rsidRDefault="001018D1" w:rsidP="007C6994">
      <w:pPr>
        <w:jc w:val="center"/>
        <w:rPr>
          <w:b/>
          <w:sz w:val="26"/>
        </w:rPr>
      </w:pPr>
      <w:r w:rsidRPr="00840F1B">
        <w:rPr>
          <w:b/>
          <w:sz w:val="26"/>
        </w:rPr>
        <w:t>за разглеждане на проект за производството на филм</w:t>
      </w:r>
    </w:p>
    <w:p w:rsidR="001018D1" w:rsidRPr="00840F1B" w:rsidRDefault="001018D1">
      <w:pPr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:rsidR="001018D1" w:rsidRPr="00840F1B" w:rsidRDefault="001018D1" w:rsidP="001B4F45">
      <w:pPr>
        <w:tabs>
          <w:tab w:val="left" w:pos="5387"/>
          <w:tab w:val="left" w:pos="6804"/>
        </w:tabs>
        <w:spacing w:line="360" w:lineRule="atLeast"/>
        <w:rPr>
          <w:sz w:val="24"/>
          <w:szCs w:val="24"/>
        </w:rPr>
      </w:pPr>
      <w:r w:rsidRPr="00840F1B">
        <w:rPr>
          <w:sz w:val="24"/>
          <w:szCs w:val="24"/>
        </w:rPr>
        <w:t>от ........................................................................................ Рег. №  по чл. 19, ал. 1 от ЗФИ……</w:t>
      </w:r>
    </w:p>
    <w:p w:rsidR="001018D1" w:rsidRPr="00840F1B" w:rsidRDefault="001018D1" w:rsidP="002861A0">
      <w:pPr>
        <w:tabs>
          <w:tab w:val="left" w:pos="5387"/>
          <w:tab w:val="left" w:pos="6663"/>
        </w:tabs>
        <w:ind w:firstLine="1276"/>
        <w:rPr>
          <w:i/>
          <w:sz w:val="24"/>
          <w:szCs w:val="24"/>
        </w:rPr>
      </w:pPr>
      <w:r w:rsidRPr="00840F1B">
        <w:rPr>
          <w:i/>
          <w:sz w:val="24"/>
          <w:szCs w:val="24"/>
        </w:rPr>
        <w:t>наименование на</w:t>
      </w:r>
      <w:r w:rsidRPr="00840F1B">
        <w:rPr>
          <w:i/>
          <w:sz w:val="24"/>
          <w:szCs w:val="24"/>
          <w:lang w:val="en-US"/>
        </w:rPr>
        <w:t xml:space="preserve"> </w:t>
      </w:r>
      <w:r w:rsidRPr="00840F1B">
        <w:rPr>
          <w:i/>
          <w:sz w:val="24"/>
          <w:szCs w:val="24"/>
        </w:rPr>
        <w:t xml:space="preserve">продуцент </w:t>
      </w:r>
      <w:r>
        <w:rPr>
          <w:i/>
          <w:sz w:val="24"/>
          <w:szCs w:val="24"/>
        </w:rPr>
        <w:t>(ЮЛ, ЕТ)</w:t>
      </w:r>
    </w:p>
    <w:p w:rsidR="001018D1" w:rsidRPr="00840F1B" w:rsidRDefault="001018D1" w:rsidP="00702509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седалище:…………………………………………………………………………………………</w:t>
      </w:r>
    </w:p>
    <w:p w:rsidR="001018D1" w:rsidRPr="00840F1B" w:rsidRDefault="001018D1" w:rsidP="00702509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адрес на управление:………………………………………………………..................................</w:t>
      </w:r>
    </w:p>
    <w:p w:rsidR="001018D1" w:rsidRPr="00840F1B" w:rsidRDefault="001018D1" w:rsidP="00702509">
      <w:pPr>
        <w:tabs>
          <w:tab w:val="left" w:pos="184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:rsidR="001018D1" w:rsidRPr="00840F1B" w:rsidRDefault="001018D1" w:rsidP="00702509">
      <w:pPr>
        <w:tabs>
          <w:tab w:val="left" w:pos="1843"/>
        </w:tabs>
        <w:jc w:val="both"/>
        <w:rPr>
          <w:sz w:val="24"/>
          <w:szCs w:val="24"/>
          <w:lang w:val="en-US"/>
        </w:rPr>
      </w:pPr>
      <w:r w:rsidRPr="00840F1B">
        <w:rPr>
          <w:sz w:val="24"/>
          <w:szCs w:val="24"/>
        </w:rPr>
        <w:t>мобилен телефон:...................................................e-mail:..............................................................</w:t>
      </w:r>
    </w:p>
    <w:p w:rsidR="001018D1" w:rsidRPr="00840F1B" w:rsidRDefault="001018D1" w:rsidP="00E71E36">
      <w:pPr>
        <w:tabs>
          <w:tab w:val="left" w:pos="5387"/>
          <w:tab w:val="left" w:pos="6804"/>
        </w:tabs>
        <w:spacing w:line="360" w:lineRule="atLeast"/>
        <w:jc w:val="both"/>
        <w:rPr>
          <w:b/>
          <w:sz w:val="24"/>
          <w:szCs w:val="24"/>
        </w:rPr>
      </w:pPr>
      <w:r w:rsidRPr="00840F1B">
        <w:rPr>
          <w:b/>
          <w:sz w:val="24"/>
          <w:szCs w:val="24"/>
        </w:rPr>
        <w:t>за оценка на проект за производство на:</w:t>
      </w:r>
    </w:p>
    <w:p w:rsidR="001018D1" w:rsidRPr="00840F1B" w:rsidRDefault="001018D1" w:rsidP="0012468F">
      <w:pPr>
        <w:numPr>
          <w:ilvl w:val="0"/>
          <w:numId w:val="19"/>
        </w:numPr>
        <w:spacing w:line="360" w:lineRule="atLeast"/>
        <w:jc w:val="both"/>
        <w:rPr>
          <w:sz w:val="24"/>
          <w:szCs w:val="24"/>
        </w:rPr>
      </w:pPr>
      <w:r w:rsidRPr="00840F1B">
        <w:rPr>
          <w:sz w:val="24"/>
          <w:szCs w:val="24"/>
        </w:rPr>
        <w:t>ИГРАЛЕН</w:t>
      </w:r>
      <w:r w:rsidRPr="00840F1B">
        <w:t xml:space="preserve"> </w:t>
      </w:r>
      <w:r w:rsidRPr="00840F1B">
        <w:rPr>
          <w:sz w:val="24"/>
          <w:szCs w:val="24"/>
        </w:rPr>
        <w:t>ФИЛМ</w:t>
      </w:r>
    </w:p>
    <w:p w:rsidR="001018D1" w:rsidRPr="00840F1B" w:rsidRDefault="001018D1" w:rsidP="0012468F">
      <w:pPr>
        <w:numPr>
          <w:ilvl w:val="0"/>
          <w:numId w:val="19"/>
        </w:numPr>
        <w:spacing w:line="360" w:lineRule="atLeast"/>
        <w:jc w:val="both"/>
        <w:rPr>
          <w:sz w:val="24"/>
          <w:szCs w:val="24"/>
        </w:rPr>
      </w:pPr>
      <w:r w:rsidRPr="00840F1B">
        <w:rPr>
          <w:sz w:val="24"/>
          <w:szCs w:val="24"/>
        </w:rPr>
        <w:t>ДОКУМЕНТАЛЕН И НАУЧНО-ПОПУЛЯРЕН</w:t>
      </w:r>
      <w:r w:rsidRPr="00840F1B">
        <w:t xml:space="preserve"> </w:t>
      </w:r>
      <w:r w:rsidRPr="00840F1B">
        <w:rPr>
          <w:sz w:val="24"/>
          <w:szCs w:val="24"/>
        </w:rPr>
        <w:t>ФИЛМ</w:t>
      </w:r>
    </w:p>
    <w:p w:rsidR="001018D1" w:rsidRPr="00840F1B" w:rsidRDefault="001018D1" w:rsidP="0012468F">
      <w:pPr>
        <w:numPr>
          <w:ilvl w:val="0"/>
          <w:numId w:val="19"/>
        </w:numPr>
        <w:spacing w:line="360" w:lineRule="atLeast"/>
        <w:jc w:val="both"/>
        <w:rPr>
          <w:sz w:val="24"/>
          <w:szCs w:val="24"/>
        </w:rPr>
      </w:pPr>
      <w:r w:rsidRPr="00840F1B">
        <w:rPr>
          <w:sz w:val="24"/>
          <w:szCs w:val="24"/>
        </w:rPr>
        <w:t>АНИМАЦИОНЕН ФИЛМ</w:t>
      </w:r>
    </w:p>
    <w:p w:rsidR="001018D1" w:rsidRPr="00840F1B" w:rsidRDefault="001018D1" w:rsidP="00465731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Заглавие на филма: ……………………………………….…………………………</w:t>
      </w:r>
    </w:p>
    <w:p w:rsidR="001018D1" w:rsidRPr="00840F1B" w:rsidRDefault="001018D1" w:rsidP="00465731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Сценарист ......................................................................................................................................</w:t>
      </w:r>
    </w:p>
    <w:p w:rsidR="001018D1" w:rsidRPr="00840F1B" w:rsidRDefault="001018D1" w:rsidP="00465731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Режисьор .......................................................................................................................................</w:t>
      </w:r>
    </w:p>
    <w:p w:rsidR="001018D1" w:rsidRPr="00840F1B" w:rsidRDefault="001018D1" w:rsidP="00465731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Формат на филма...........................................................................................................................</w:t>
      </w:r>
    </w:p>
    <w:p w:rsidR="001018D1" w:rsidRPr="00840F1B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 xml:space="preserve">Продължителност на филма в минути......................................................................................... </w:t>
      </w:r>
    </w:p>
    <w:p w:rsidR="001018D1" w:rsidRPr="00840F1B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Размер на проекто-бюджет .........................................................</w:t>
      </w:r>
      <w:r w:rsidRPr="00840F1B">
        <w:rPr>
          <w:i/>
          <w:sz w:val="24"/>
          <w:szCs w:val="24"/>
        </w:rPr>
        <w:t xml:space="preserve"> </w:t>
      </w:r>
      <w:r w:rsidRPr="00840F1B">
        <w:rPr>
          <w:sz w:val="24"/>
          <w:szCs w:val="24"/>
        </w:rPr>
        <w:t xml:space="preserve">(цифром и словом); </w:t>
      </w:r>
    </w:p>
    <w:p w:rsidR="001018D1" w:rsidRPr="00840F1B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Искана  държавна помощ като безвъзмездни средства:</w:t>
      </w:r>
    </w:p>
    <w:p w:rsidR="001018D1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………………………………………...</w:t>
      </w:r>
      <w:r w:rsidRPr="00840F1B">
        <w:rPr>
          <w:i/>
          <w:sz w:val="24"/>
          <w:szCs w:val="24"/>
        </w:rPr>
        <w:t xml:space="preserve">........................................... </w:t>
      </w:r>
      <w:r w:rsidRPr="00840F1B">
        <w:rPr>
          <w:sz w:val="24"/>
          <w:szCs w:val="24"/>
        </w:rPr>
        <w:t xml:space="preserve">(цифром и словом); </w:t>
      </w:r>
    </w:p>
    <w:p w:rsidR="001018D1" w:rsidRPr="005A3B54" w:rsidRDefault="001018D1" w:rsidP="00465731">
      <w:pPr>
        <w:jc w:val="both"/>
        <w:rPr>
          <w:sz w:val="24"/>
          <w:szCs w:val="24"/>
        </w:rPr>
      </w:pPr>
      <w:r w:rsidRPr="005A3B54">
        <w:rPr>
          <w:sz w:val="24"/>
          <w:szCs w:val="24"/>
        </w:rPr>
        <w:t>Период на изпълнение на проекта съгласно календарен план и местонахождение на проекта:</w:t>
      </w:r>
    </w:p>
    <w:p w:rsidR="001018D1" w:rsidRPr="00840F1B" w:rsidRDefault="001018D1" w:rsidP="00465731">
      <w:pPr>
        <w:jc w:val="both"/>
        <w:rPr>
          <w:sz w:val="24"/>
          <w:szCs w:val="24"/>
        </w:rPr>
      </w:pPr>
      <w:r w:rsidRPr="005A3B54">
        <w:rPr>
          <w:sz w:val="24"/>
          <w:szCs w:val="24"/>
        </w:rPr>
        <w:t>…………………………………………………………………………………………………………….</w:t>
      </w:r>
    </w:p>
    <w:p w:rsidR="001018D1" w:rsidRPr="00840F1B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За получаване на кореспонденция  от  ИА НФЦ във връзка с настоящото заявление, посочвам електронен адрес:………….…………</w:t>
      </w:r>
    </w:p>
    <w:p w:rsidR="001018D1" w:rsidRDefault="001018D1" w:rsidP="00465731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Гр. ..............................</w:t>
      </w:r>
      <w:r w:rsidRPr="00840F1B">
        <w:rPr>
          <w:sz w:val="24"/>
          <w:szCs w:val="24"/>
        </w:rPr>
        <w:tab/>
        <w:t xml:space="preserve">Подпис: </w:t>
      </w:r>
      <w:r w:rsidRPr="00840F1B">
        <w:rPr>
          <w:sz w:val="24"/>
          <w:szCs w:val="24"/>
        </w:rPr>
        <w:tab/>
        <w:t xml:space="preserve"> ............................</w:t>
      </w:r>
    </w:p>
    <w:p w:rsidR="001018D1" w:rsidRPr="00B03E40" w:rsidRDefault="001018D1" w:rsidP="00465731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b/>
          <w:sz w:val="24"/>
        </w:rPr>
      </w:pPr>
      <w:r w:rsidRPr="00B03E40">
        <w:rPr>
          <w:b/>
          <w:sz w:val="24"/>
        </w:rPr>
        <w:t>АГЕНЦИЯТА ПРИЛАГА КЪМ ЗАЯВЛЕНИЕТО СЛУЖЕБНО:</w:t>
      </w:r>
    </w:p>
    <w:p w:rsidR="001018D1" w:rsidRPr="00B03E40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1.Удостоверение по чл. 87, ал. 6 от ДОПК, издадено от НАП</w:t>
      </w:r>
      <w:r>
        <w:rPr>
          <w:sz w:val="24"/>
        </w:rPr>
        <w:t>.</w:t>
      </w:r>
      <w:r w:rsidRPr="00B03E40">
        <w:rPr>
          <w:sz w:val="24"/>
        </w:rPr>
        <w:t>Удостоверението се изисква и получава от агенцията по електронен път.</w:t>
      </w:r>
    </w:p>
    <w:p w:rsidR="001018D1" w:rsidRPr="00B03E40" w:rsidRDefault="001018D1" w:rsidP="00465731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2. Справка за платена такса за разглеждане на проекта.</w:t>
      </w:r>
    </w:p>
    <w:p w:rsidR="001018D1" w:rsidRPr="00840F1B" w:rsidRDefault="001018D1">
      <w:pPr>
        <w:tabs>
          <w:tab w:val="left" w:pos="5387"/>
          <w:tab w:val="left" w:pos="6663"/>
        </w:tabs>
        <w:spacing w:before="120" w:line="360" w:lineRule="atLeast"/>
        <w:rPr>
          <w:b/>
          <w:sz w:val="24"/>
          <w:szCs w:val="24"/>
        </w:rPr>
      </w:pPr>
      <w:r w:rsidRPr="00840F1B">
        <w:rPr>
          <w:b/>
          <w:sz w:val="24"/>
          <w:szCs w:val="24"/>
        </w:rPr>
        <w:t>ПРИЛОЖЕНИ ДОКУМЕНТИ:</w:t>
      </w:r>
    </w:p>
    <w:p w:rsidR="001018D1" w:rsidRPr="00840F1B" w:rsidRDefault="001018D1" w:rsidP="00522E16">
      <w:pPr>
        <w:numPr>
          <w:ilvl w:val="0"/>
          <w:numId w:val="21"/>
        </w:numPr>
        <w:tabs>
          <w:tab w:val="left" w:pos="450"/>
          <w:tab w:val="left" w:pos="6663"/>
        </w:tabs>
        <w:ind w:hanging="720"/>
        <w:rPr>
          <w:sz w:val="24"/>
          <w:szCs w:val="24"/>
        </w:rPr>
      </w:pPr>
      <w:r w:rsidRPr="00840F1B">
        <w:rPr>
          <w:sz w:val="24"/>
          <w:szCs w:val="24"/>
        </w:rPr>
        <w:t xml:space="preserve">Декларации по образец съгласно приложение № </w:t>
      </w:r>
      <w:r>
        <w:rPr>
          <w:sz w:val="24"/>
          <w:szCs w:val="24"/>
        </w:rPr>
        <w:t>7</w:t>
      </w:r>
      <w:r w:rsidRPr="00840F1B">
        <w:rPr>
          <w:sz w:val="24"/>
          <w:szCs w:val="24"/>
        </w:rPr>
        <w:t xml:space="preserve"> към чл. 42, ал. </w:t>
      </w:r>
      <w:r>
        <w:rPr>
          <w:sz w:val="24"/>
          <w:szCs w:val="24"/>
        </w:rPr>
        <w:t>2</w:t>
      </w:r>
      <w:r w:rsidRPr="00840F1B">
        <w:rPr>
          <w:sz w:val="24"/>
          <w:szCs w:val="24"/>
        </w:rPr>
        <w:t xml:space="preserve">, т. </w:t>
      </w:r>
      <w:r>
        <w:rPr>
          <w:sz w:val="24"/>
          <w:szCs w:val="24"/>
        </w:rPr>
        <w:t>2</w:t>
      </w:r>
      <w:r w:rsidRPr="00840F1B">
        <w:rPr>
          <w:sz w:val="24"/>
          <w:szCs w:val="24"/>
        </w:rPr>
        <w:t>;</w:t>
      </w:r>
    </w:p>
    <w:p w:rsidR="001018D1" w:rsidRPr="00387D1A" w:rsidRDefault="001018D1" w:rsidP="00387D1A">
      <w:pPr>
        <w:pStyle w:val="ListParagraph"/>
        <w:numPr>
          <w:ilvl w:val="0"/>
          <w:numId w:val="21"/>
        </w:numPr>
        <w:shd w:val="clear" w:color="auto" w:fill="F2F2F2"/>
        <w:tabs>
          <w:tab w:val="left" w:pos="5387"/>
          <w:tab w:val="left" w:pos="6663"/>
        </w:tabs>
        <w:ind w:left="450" w:hanging="450"/>
        <w:jc w:val="both"/>
        <w:rPr>
          <w:b/>
          <w:sz w:val="24"/>
          <w:szCs w:val="24"/>
        </w:rPr>
      </w:pPr>
      <w:r w:rsidRPr="00387D1A">
        <w:rPr>
          <w:b/>
          <w:sz w:val="24"/>
          <w:szCs w:val="24"/>
        </w:rPr>
        <w:t>1.Документация за проекта, която подлежи на разглеждане от художествена комисия:</w:t>
      </w:r>
    </w:p>
    <w:p w:rsidR="001018D1" w:rsidRPr="00840F1B" w:rsidRDefault="001018D1" w:rsidP="00522E16">
      <w:pPr>
        <w:tabs>
          <w:tab w:val="left" w:pos="5387"/>
          <w:tab w:val="left" w:pos="6663"/>
        </w:tabs>
        <w:jc w:val="both"/>
        <w:rPr>
          <w:sz w:val="24"/>
          <w:szCs w:val="24"/>
          <w:u w:val="single"/>
        </w:rPr>
      </w:pPr>
      <w:r w:rsidRPr="00840F1B">
        <w:rPr>
          <w:sz w:val="24"/>
          <w:szCs w:val="24"/>
          <w:u w:val="single"/>
        </w:rPr>
        <w:t>В 10 екземпляра на електронен носител и 1 екземпляр на хартиен носител:</w:t>
      </w:r>
    </w:p>
    <w:p w:rsidR="001018D1" w:rsidRPr="00840F1B" w:rsidRDefault="001018D1" w:rsidP="00522E16">
      <w:pPr>
        <w:tabs>
          <w:tab w:val="right" w:pos="9204"/>
          <w:tab w:val="right" w:pos="11076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1.1.анотация до 300 знака -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522E16">
      <w:pPr>
        <w:tabs>
          <w:tab w:val="right" w:pos="9204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 xml:space="preserve">1.2.синопсис до 1 страница - 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E52099">
      <w:pPr>
        <w:tabs>
          <w:tab w:val="right" w:pos="9204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1.3.сценарий (по образец на Филмовия център) -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522E16">
      <w:pPr>
        <w:tabs>
          <w:tab w:val="right" w:pos="9204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1.4.режисьорска експликация -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522E16">
      <w:pPr>
        <w:tabs>
          <w:tab w:val="right" w:pos="9204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1.5.характеристика на основните герои -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7B70FD">
      <w:pPr>
        <w:pStyle w:val="BodyTextIndent2"/>
        <w:tabs>
          <w:tab w:val="right" w:pos="9204"/>
        </w:tabs>
        <w:spacing w:line="240" w:lineRule="auto"/>
        <w:ind w:left="0" w:firstLine="0"/>
        <w:rPr>
          <w:szCs w:val="24"/>
        </w:rPr>
      </w:pPr>
      <w:r w:rsidRPr="00840F1B">
        <w:rPr>
          <w:szCs w:val="24"/>
        </w:rPr>
        <w:t>1.6.Продуцентска експликация – мотивация и стратегически план на продуцента за финансово обезпечаване на бюджета и разпространението на бъдещия филм</w:t>
      </w:r>
      <w:r w:rsidRPr="00840F1B">
        <w:rPr>
          <w:szCs w:val="24"/>
        </w:rPr>
        <w:tab/>
      </w:r>
      <w:r w:rsidRPr="00840F1B">
        <w:rPr>
          <w:bCs/>
          <w:szCs w:val="24"/>
        </w:rPr>
        <w:t>................</w:t>
      </w:r>
      <w:r w:rsidRPr="00840F1B">
        <w:rPr>
          <w:szCs w:val="24"/>
        </w:rPr>
        <w:t>стр.</w:t>
      </w:r>
    </w:p>
    <w:p w:rsidR="001018D1" w:rsidRPr="00840F1B" w:rsidRDefault="001018D1" w:rsidP="00522E16">
      <w:pPr>
        <w:tabs>
          <w:tab w:val="right" w:pos="9204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1.7.творчески биографии на продуцента, сценариста и режисьора</w:t>
      </w:r>
      <w:r w:rsidRPr="00840F1B">
        <w:rPr>
          <w:sz w:val="24"/>
          <w:szCs w:val="24"/>
        </w:rPr>
        <w:tab/>
        <w:t>............. стр.</w:t>
      </w:r>
    </w:p>
    <w:p w:rsidR="001018D1" w:rsidRPr="00840F1B" w:rsidRDefault="001018D1" w:rsidP="00522E16">
      <w:pPr>
        <w:pStyle w:val="BodyTextIndent"/>
        <w:tabs>
          <w:tab w:val="clear" w:pos="5387"/>
          <w:tab w:val="clear" w:pos="6663"/>
          <w:tab w:val="right" w:pos="9204"/>
          <w:tab w:val="left" w:pos="10374"/>
        </w:tabs>
        <w:spacing w:before="0" w:line="240" w:lineRule="auto"/>
        <w:ind w:left="0" w:firstLine="0"/>
        <w:jc w:val="both"/>
        <w:rPr>
          <w:szCs w:val="24"/>
        </w:rPr>
      </w:pPr>
      <w:r w:rsidRPr="00840F1B">
        <w:rPr>
          <w:szCs w:val="24"/>
        </w:rPr>
        <w:t>1.8.справка за разпространение /зрители, ТВ продажби/ и участие на фестивали на последните два филма от филмографията на продуцента, сценариста и режисьора на филма (информацията по тази точка може да се включи в т.1.6.);</w:t>
      </w:r>
      <w:r w:rsidRPr="00840F1B">
        <w:rPr>
          <w:szCs w:val="24"/>
        </w:rPr>
        <w:tab/>
        <w:t>............... стр.</w:t>
      </w:r>
    </w:p>
    <w:p w:rsidR="001018D1" w:rsidRPr="00840F1B" w:rsidRDefault="001018D1" w:rsidP="00522E16">
      <w:pPr>
        <w:pStyle w:val="BodyTextIndent"/>
        <w:spacing w:before="0" w:line="240" w:lineRule="auto"/>
        <w:ind w:left="0" w:firstLine="0"/>
        <w:jc w:val="both"/>
        <w:rPr>
          <w:szCs w:val="24"/>
        </w:rPr>
      </w:pPr>
      <w:r w:rsidRPr="00840F1B">
        <w:rPr>
          <w:szCs w:val="24"/>
        </w:rPr>
        <w:t>1.9.сториборд, декор, основен типаж и анимиране на движението – само за анимационен проект;</w:t>
      </w:r>
    </w:p>
    <w:p w:rsidR="001018D1" w:rsidRPr="00840F1B" w:rsidRDefault="001018D1" w:rsidP="00522E16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840F1B">
        <w:rPr>
          <w:sz w:val="24"/>
          <w:szCs w:val="24"/>
        </w:rPr>
        <w:t>1.10.</w:t>
      </w:r>
      <w:r w:rsidRPr="00840F1B">
        <w:rPr>
          <w:sz w:val="24"/>
          <w:szCs w:val="24"/>
          <w:lang w:val="en-US"/>
        </w:rPr>
        <w:t>DVD</w:t>
      </w:r>
      <w:r w:rsidRPr="00840F1B">
        <w:rPr>
          <w:sz w:val="24"/>
          <w:szCs w:val="24"/>
        </w:rPr>
        <w:t xml:space="preserve"> с филм или части от филми на режисьора на проекта, когато не е реализирал пълнометражен филм.</w:t>
      </w:r>
    </w:p>
    <w:p w:rsidR="001018D1" w:rsidRPr="00840F1B" w:rsidRDefault="001018D1" w:rsidP="0092542C">
      <w:pPr>
        <w:shd w:val="clear" w:color="auto" w:fill="F2F2F2"/>
        <w:tabs>
          <w:tab w:val="left" w:pos="5387"/>
          <w:tab w:val="left" w:pos="6663"/>
        </w:tabs>
        <w:jc w:val="both"/>
        <w:rPr>
          <w:b/>
          <w:sz w:val="24"/>
          <w:szCs w:val="24"/>
        </w:rPr>
      </w:pPr>
      <w:r w:rsidRPr="00840F1B">
        <w:rPr>
          <w:b/>
          <w:sz w:val="24"/>
          <w:szCs w:val="24"/>
        </w:rPr>
        <w:t>2.Допълнителна документация за проекта:</w:t>
      </w:r>
    </w:p>
    <w:p w:rsidR="001018D1" w:rsidRPr="00840F1B" w:rsidRDefault="001018D1" w:rsidP="00702509">
      <w:pPr>
        <w:pStyle w:val="BodyTextIndent"/>
        <w:spacing w:before="0" w:line="240" w:lineRule="auto"/>
        <w:ind w:left="0" w:firstLine="0"/>
        <w:jc w:val="both"/>
        <w:rPr>
          <w:szCs w:val="24"/>
        </w:rPr>
      </w:pPr>
      <w:r w:rsidRPr="00840F1B">
        <w:rPr>
          <w:szCs w:val="24"/>
          <w:u w:val="single"/>
        </w:rPr>
        <w:t xml:space="preserve">В 1 </w:t>
      </w:r>
      <w:r>
        <w:rPr>
          <w:szCs w:val="24"/>
          <w:u w:val="single"/>
        </w:rPr>
        <w:t xml:space="preserve">екземпляр </w:t>
      </w:r>
      <w:bookmarkStart w:id="0" w:name="_GoBack"/>
      <w:bookmarkEnd w:id="0"/>
      <w:r w:rsidRPr="00840F1B">
        <w:rPr>
          <w:szCs w:val="24"/>
          <w:u w:val="single"/>
        </w:rPr>
        <w:t>на хартиен носител и в едни екземпляр на електронен носител</w:t>
      </w:r>
      <w:r>
        <w:rPr>
          <w:szCs w:val="24"/>
          <w:u w:val="single"/>
        </w:rPr>
        <w:t>, който може да бъде предоставен и по електронен път</w:t>
      </w:r>
      <w:r w:rsidRPr="00840F1B">
        <w:rPr>
          <w:szCs w:val="24"/>
        </w:rPr>
        <w:t>: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2.1. копия от договори на продуцента с автора на литературно произведение (ако сценария се базира на създаден роман, новела или разказ) и/или със сценариста за отстъпване на авторското право за създаване на филм................стр.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2.2. копие от договор на продуцента с режисьора за отстъпване на авторското право върху създадения филм.............стр.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2.3. копие от договор на продуцента с художника за отстъпване на авторското право върху създадения филм (само за анимационен филм)................стр.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 xml:space="preserve">2.4. календарен план за производството на филма </w:t>
      </w:r>
      <w:r w:rsidRPr="00840F1B">
        <w:rPr>
          <w:sz w:val="24"/>
          <w:szCs w:val="24"/>
        </w:rPr>
        <w:t>и местонахождението на проекта</w:t>
      </w:r>
      <w:r w:rsidRPr="00840F1B">
        <w:rPr>
          <w:sz w:val="24"/>
          <w:szCs w:val="24"/>
        </w:rPr>
        <w:tab/>
        <w:t>...........стр.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2.5. обобщен бюджет на филма по образец, утвърден със заповед на изпълнителния директор на ИА НФЦ...........стр.</w:t>
      </w:r>
    </w:p>
    <w:p w:rsidR="001018D1" w:rsidRPr="00840F1B" w:rsidRDefault="001018D1" w:rsidP="00702509">
      <w:pPr>
        <w:tabs>
          <w:tab w:val="right" w:pos="9204"/>
          <w:tab w:val="right" w:pos="1037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2.6. финансов план подписан от продуцента................стр.</w:t>
      </w:r>
    </w:p>
    <w:p w:rsidR="001018D1" w:rsidRPr="00840F1B" w:rsidRDefault="001018D1" w:rsidP="00702509">
      <w:pPr>
        <w:pStyle w:val="BodyTextIndent"/>
        <w:tabs>
          <w:tab w:val="clear" w:pos="5387"/>
          <w:tab w:val="clear" w:pos="6663"/>
          <w:tab w:val="right" w:pos="9204"/>
        </w:tabs>
        <w:spacing w:before="0" w:line="240" w:lineRule="auto"/>
        <w:ind w:left="0" w:firstLine="0"/>
        <w:jc w:val="both"/>
        <w:rPr>
          <w:szCs w:val="24"/>
        </w:rPr>
      </w:pPr>
      <w:r w:rsidRPr="00840F1B">
        <w:rPr>
          <w:szCs w:val="24"/>
        </w:rPr>
        <w:t>2.7. договори / писма за намерения за копродукция, разпространение, финансиране (ако има такива)</w:t>
      </w:r>
      <w:r w:rsidRPr="00840F1B">
        <w:rPr>
          <w:bCs/>
          <w:szCs w:val="24"/>
        </w:rPr>
        <w:t>...........</w:t>
      </w:r>
      <w:r w:rsidRPr="00840F1B">
        <w:rPr>
          <w:szCs w:val="24"/>
        </w:rPr>
        <w:t>стр.</w:t>
      </w:r>
    </w:p>
    <w:p w:rsidR="001018D1" w:rsidRPr="00840F1B" w:rsidRDefault="001018D1" w:rsidP="00702509">
      <w:pPr>
        <w:tabs>
          <w:tab w:val="right" w:pos="9204"/>
        </w:tabs>
        <w:jc w:val="both"/>
        <w:rPr>
          <w:bCs/>
          <w:sz w:val="24"/>
          <w:szCs w:val="24"/>
        </w:rPr>
      </w:pPr>
      <w:r w:rsidRPr="00840F1B">
        <w:rPr>
          <w:bCs/>
          <w:sz w:val="24"/>
          <w:szCs w:val="24"/>
        </w:rPr>
        <w:t>2.9. отчет за отпуснати от Филмовия център финансови средства за развитие на проекта, включително написване на сценария (ако има такива)................стр.</w:t>
      </w:r>
    </w:p>
    <w:p w:rsidR="001018D1" w:rsidRPr="00840F1B" w:rsidRDefault="001018D1" w:rsidP="00702509">
      <w:pPr>
        <w:pStyle w:val="BodyTextIndent"/>
        <w:tabs>
          <w:tab w:val="right" w:pos="9204"/>
        </w:tabs>
        <w:spacing w:before="0" w:line="240" w:lineRule="auto"/>
        <w:ind w:left="0" w:firstLine="0"/>
        <w:jc w:val="both"/>
        <w:rPr>
          <w:rStyle w:val="newdocreference1"/>
          <w:color w:val="auto"/>
          <w:szCs w:val="24"/>
          <w:u w:val="none"/>
        </w:rPr>
      </w:pPr>
      <w:r w:rsidRPr="00840F1B">
        <w:rPr>
          <w:szCs w:val="24"/>
        </w:rPr>
        <w:t xml:space="preserve">2.10. копие от документи, удостоверяващи изпълнението на задълженията по </w:t>
      </w:r>
      <w:r w:rsidRPr="00840F1B">
        <w:rPr>
          <w:rStyle w:val="newdocreference1"/>
          <w:color w:val="auto"/>
          <w:szCs w:val="24"/>
          <w:u w:val="none"/>
        </w:rPr>
        <w:t>Закона за задължително депозиране на екземпляри от печатни и други произведения</w:t>
      </w:r>
      <w:r w:rsidRPr="00840F1B">
        <w:rPr>
          <w:bCs/>
          <w:szCs w:val="24"/>
        </w:rPr>
        <w:t>...............</w:t>
      </w:r>
      <w:r w:rsidRPr="00840F1B">
        <w:rPr>
          <w:rStyle w:val="newdocreference1"/>
          <w:color w:val="auto"/>
          <w:szCs w:val="24"/>
          <w:u w:val="none"/>
        </w:rPr>
        <w:t>стр.</w:t>
      </w:r>
    </w:p>
    <w:p w:rsidR="001018D1" w:rsidRPr="00840F1B" w:rsidRDefault="001018D1" w:rsidP="00702509">
      <w:pPr>
        <w:pStyle w:val="BodyTextIndent"/>
        <w:tabs>
          <w:tab w:val="right" w:pos="9204"/>
        </w:tabs>
        <w:spacing w:before="0" w:line="240" w:lineRule="auto"/>
        <w:ind w:left="0" w:firstLine="0"/>
        <w:jc w:val="both"/>
        <w:rPr>
          <w:rStyle w:val="newdocreference1"/>
          <w:color w:val="auto"/>
          <w:szCs w:val="24"/>
          <w:u w:val="none"/>
        </w:rPr>
      </w:pPr>
    </w:p>
    <w:p w:rsidR="001018D1" w:rsidRPr="00840F1B" w:rsidRDefault="001018D1" w:rsidP="00213AFB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840F1B">
        <w:rPr>
          <w:sz w:val="24"/>
          <w:szCs w:val="24"/>
        </w:rPr>
        <w:t xml:space="preserve">Дата: </w:t>
      </w:r>
      <w:r w:rsidRPr="00840F1B">
        <w:rPr>
          <w:sz w:val="24"/>
          <w:szCs w:val="24"/>
        </w:rPr>
        <w:tab/>
      </w:r>
      <w:r w:rsidRPr="00840F1B">
        <w:rPr>
          <w:sz w:val="24"/>
          <w:szCs w:val="24"/>
        </w:rPr>
        <w:tab/>
      </w:r>
      <w:r w:rsidRPr="00840F1B">
        <w:rPr>
          <w:sz w:val="24"/>
          <w:szCs w:val="24"/>
        </w:rPr>
        <w:tab/>
        <w:t>Подпис:………..</w:t>
      </w:r>
    </w:p>
    <w:p w:rsidR="001018D1" w:rsidRPr="00840F1B" w:rsidRDefault="001018D1" w:rsidP="00213AFB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840F1B">
        <w:rPr>
          <w:sz w:val="24"/>
          <w:szCs w:val="24"/>
        </w:rPr>
        <w:t>Гр……………………</w:t>
      </w:r>
    </w:p>
    <w:p w:rsidR="001018D1" w:rsidRPr="00840F1B" w:rsidRDefault="001018D1" w:rsidP="00213AFB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:rsidR="001018D1" w:rsidRPr="00840F1B" w:rsidRDefault="001018D1" w:rsidP="00213AFB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840F1B">
        <w:rPr>
          <w:sz w:val="24"/>
          <w:szCs w:val="24"/>
        </w:rPr>
        <w:t>Подпис на лицето</w:t>
      </w:r>
    </w:p>
    <w:p w:rsidR="001018D1" w:rsidRPr="00840F1B" w:rsidRDefault="001018D1" w:rsidP="00213AFB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840F1B">
        <w:rPr>
          <w:sz w:val="24"/>
          <w:szCs w:val="24"/>
        </w:rPr>
        <w:t>Приело документите: .................................</w:t>
      </w:r>
    </w:p>
    <w:sectPr w:rsidR="001018D1" w:rsidRPr="00840F1B" w:rsidSect="00E72E30">
      <w:pgSz w:w="11907" w:h="16840" w:code="9"/>
      <w:pgMar w:top="680" w:right="851" w:bottom="680" w:left="851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8D1" w:rsidRDefault="001018D1">
      <w:r>
        <w:separator/>
      </w:r>
    </w:p>
  </w:endnote>
  <w:endnote w:type="continuationSeparator" w:id="0">
    <w:p w:rsidR="001018D1" w:rsidRDefault="00101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8D1" w:rsidRDefault="001018D1">
      <w:r>
        <w:separator/>
      </w:r>
    </w:p>
  </w:footnote>
  <w:footnote w:type="continuationSeparator" w:id="0">
    <w:p w:rsidR="001018D1" w:rsidRDefault="00101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FE05E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A34987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D20FAC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051CE9"/>
    <w:multiLevelType w:val="hybridMultilevel"/>
    <w:tmpl w:val="8A543DA4"/>
    <w:lvl w:ilvl="0" w:tplc="508A30C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9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429474CB"/>
    <w:multiLevelType w:val="hybridMultilevel"/>
    <w:tmpl w:val="DC02CB44"/>
    <w:lvl w:ilvl="0" w:tplc="0402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1">
    <w:nsid w:val="4D15675F"/>
    <w:multiLevelType w:val="singleLevel"/>
    <w:tmpl w:val="E1541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2">
    <w:nsid w:val="50744462"/>
    <w:multiLevelType w:val="hybridMultilevel"/>
    <w:tmpl w:val="28D4C02C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6A3497"/>
    <w:multiLevelType w:val="singleLevel"/>
    <w:tmpl w:val="631EF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4">
    <w:nsid w:val="59420637"/>
    <w:multiLevelType w:val="hybridMultilevel"/>
    <w:tmpl w:val="1A5C7B40"/>
    <w:lvl w:ilvl="0" w:tplc="2C38E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314655"/>
    <w:multiLevelType w:val="hybridMultilevel"/>
    <w:tmpl w:val="7676F380"/>
    <w:lvl w:ilvl="0" w:tplc="1988F9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A424F8B"/>
    <w:multiLevelType w:val="hybridMultilevel"/>
    <w:tmpl w:val="02DC17FA"/>
    <w:lvl w:ilvl="0" w:tplc="F1701F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05767D"/>
    <w:multiLevelType w:val="hybridMultilevel"/>
    <w:tmpl w:val="DDA22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EB3E0A"/>
    <w:multiLevelType w:val="hybridMultilevel"/>
    <w:tmpl w:val="B12A4FCA"/>
    <w:lvl w:ilvl="0" w:tplc="040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608FD"/>
    <w:multiLevelType w:val="hybridMultilevel"/>
    <w:tmpl w:val="1AC6742E"/>
    <w:lvl w:ilvl="0" w:tplc="0F522F26">
      <w:start w:val="1"/>
      <w:numFmt w:val="decimal"/>
      <w:lvlText w:val="%1."/>
      <w:lvlJc w:val="left"/>
      <w:pPr>
        <w:tabs>
          <w:tab w:val="num" w:pos="714"/>
        </w:tabs>
        <w:ind w:left="714" w:hanging="48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21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5"/>
  </w:num>
  <w:num w:numId="5">
    <w:abstractNumId w:val="17"/>
  </w:num>
  <w:num w:numId="6">
    <w:abstractNumId w:val="20"/>
  </w:num>
  <w:num w:numId="7">
    <w:abstractNumId w:val="16"/>
  </w:num>
  <w:num w:numId="8">
    <w:abstractNumId w:val="14"/>
  </w:num>
  <w:num w:numId="9">
    <w:abstractNumId w:val="4"/>
  </w:num>
  <w:num w:numId="10">
    <w:abstractNumId w:val="19"/>
  </w:num>
  <w:num w:numId="11">
    <w:abstractNumId w:val="3"/>
  </w:num>
  <w:num w:numId="12">
    <w:abstractNumId w:val="2"/>
  </w:num>
  <w:num w:numId="13">
    <w:abstractNumId w:val="6"/>
  </w:num>
  <w:num w:numId="14">
    <w:abstractNumId w:val="1"/>
  </w:num>
  <w:num w:numId="15">
    <w:abstractNumId w:val="18"/>
  </w:num>
  <w:num w:numId="16">
    <w:abstractNumId w:val="9"/>
  </w:num>
  <w:num w:numId="17">
    <w:abstractNumId w:val="5"/>
  </w:num>
  <w:num w:numId="18">
    <w:abstractNumId w:val="12"/>
  </w:num>
  <w:num w:numId="19">
    <w:abstractNumId w:val="21"/>
  </w:num>
  <w:num w:numId="20">
    <w:abstractNumId w:val="10"/>
  </w:num>
  <w:num w:numId="21">
    <w:abstractNumId w:val="7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stylePaneFormatFilter w:val="3F01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03D"/>
    <w:rsid w:val="0001086B"/>
    <w:rsid w:val="00067EFF"/>
    <w:rsid w:val="00076F69"/>
    <w:rsid w:val="000A39E3"/>
    <w:rsid w:val="000B2448"/>
    <w:rsid w:val="000B5A7E"/>
    <w:rsid w:val="000C05F8"/>
    <w:rsid w:val="000C73AA"/>
    <w:rsid w:val="000D14C9"/>
    <w:rsid w:val="000D38B3"/>
    <w:rsid w:val="000E5073"/>
    <w:rsid w:val="000F1BDA"/>
    <w:rsid w:val="001018D1"/>
    <w:rsid w:val="00104AC4"/>
    <w:rsid w:val="00121378"/>
    <w:rsid w:val="0012468F"/>
    <w:rsid w:val="00124DC8"/>
    <w:rsid w:val="00164BC8"/>
    <w:rsid w:val="00193978"/>
    <w:rsid w:val="001939D5"/>
    <w:rsid w:val="00197AB7"/>
    <w:rsid w:val="001A650C"/>
    <w:rsid w:val="001A6D33"/>
    <w:rsid w:val="001B4F45"/>
    <w:rsid w:val="001D73D8"/>
    <w:rsid w:val="001E1333"/>
    <w:rsid w:val="001E2079"/>
    <w:rsid w:val="001F3DE4"/>
    <w:rsid w:val="00213AFB"/>
    <w:rsid w:val="0022654D"/>
    <w:rsid w:val="00226AAE"/>
    <w:rsid w:val="0024411F"/>
    <w:rsid w:val="00261E75"/>
    <w:rsid w:val="002861A0"/>
    <w:rsid w:val="0028758B"/>
    <w:rsid w:val="00296E29"/>
    <w:rsid w:val="002E01C3"/>
    <w:rsid w:val="002E70D6"/>
    <w:rsid w:val="002F7724"/>
    <w:rsid w:val="0031301C"/>
    <w:rsid w:val="00342A52"/>
    <w:rsid w:val="00344379"/>
    <w:rsid w:val="00353F42"/>
    <w:rsid w:val="003642FD"/>
    <w:rsid w:val="00372436"/>
    <w:rsid w:val="00376E2F"/>
    <w:rsid w:val="00387D1A"/>
    <w:rsid w:val="00393FCA"/>
    <w:rsid w:val="003B4E16"/>
    <w:rsid w:val="003D52A1"/>
    <w:rsid w:val="003E4D54"/>
    <w:rsid w:val="00406F3C"/>
    <w:rsid w:val="00410AC1"/>
    <w:rsid w:val="0041456B"/>
    <w:rsid w:val="004201A3"/>
    <w:rsid w:val="00437A58"/>
    <w:rsid w:val="00447BA7"/>
    <w:rsid w:val="00461FC4"/>
    <w:rsid w:val="0046284C"/>
    <w:rsid w:val="00465731"/>
    <w:rsid w:val="00465CEB"/>
    <w:rsid w:val="00483C93"/>
    <w:rsid w:val="004A6457"/>
    <w:rsid w:val="004C39EE"/>
    <w:rsid w:val="004C3BB2"/>
    <w:rsid w:val="004D471F"/>
    <w:rsid w:val="004D6D78"/>
    <w:rsid w:val="004F3AB8"/>
    <w:rsid w:val="00520622"/>
    <w:rsid w:val="00522E16"/>
    <w:rsid w:val="005242FF"/>
    <w:rsid w:val="00526C94"/>
    <w:rsid w:val="005300F2"/>
    <w:rsid w:val="0057090E"/>
    <w:rsid w:val="00583E62"/>
    <w:rsid w:val="005871D9"/>
    <w:rsid w:val="005A1BF0"/>
    <w:rsid w:val="005A3B54"/>
    <w:rsid w:val="005B01F5"/>
    <w:rsid w:val="005B0816"/>
    <w:rsid w:val="005B0E1D"/>
    <w:rsid w:val="005C5FE1"/>
    <w:rsid w:val="005E29D1"/>
    <w:rsid w:val="005F3229"/>
    <w:rsid w:val="005F71AF"/>
    <w:rsid w:val="00601539"/>
    <w:rsid w:val="00635230"/>
    <w:rsid w:val="0064061A"/>
    <w:rsid w:val="00657FF8"/>
    <w:rsid w:val="00663F63"/>
    <w:rsid w:val="006660C1"/>
    <w:rsid w:val="00673F50"/>
    <w:rsid w:val="00696273"/>
    <w:rsid w:val="006A561B"/>
    <w:rsid w:val="006B3774"/>
    <w:rsid w:val="006C7A37"/>
    <w:rsid w:val="00702509"/>
    <w:rsid w:val="007710E1"/>
    <w:rsid w:val="00782EB2"/>
    <w:rsid w:val="0078613D"/>
    <w:rsid w:val="007B2F35"/>
    <w:rsid w:val="007B70FD"/>
    <w:rsid w:val="007C6994"/>
    <w:rsid w:val="007C6B12"/>
    <w:rsid w:val="00800833"/>
    <w:rsid w:val="00824EA0"/>
    <w:rsid w:val="00825B4E"/>
    <w:rsid w:val="00827E57"/>
    <w:rsid w:val="00832099"/>
    <w:rsid w:val="00835E67"/>
    <w:rsid w:val="00840F1B"/>
    <w:rsid w:val="00855476"/>
    <w:rsid w:val="00863DBE"/>
    <w:rsid w:val="00871B51"/>
    <w:rsid w:val="00876909"/>
    <w:rsid w:val="008831CB"/>
    <w:rsid w:val="00894D69"/>
    <w:rsid w:val="008F1B2C"/>
    <w:rsid w:val="008F6C88"/>
    <w:rsid w:val="0092542C"/>
    <w:rsid w:val="00926FB6"/>
    <w:rsid w:val="00941CF4"/>
    <w:rsid w:val="0098306E"/>
    <w:rsid w:val="00993A3B"/>
    <w:rsid w:val="009B3720"/>
    <w:rsid w:val="009E1D09"/>
    <w:rsid w:val="00A10068"/>
    <w:rsid w:val="00A13F51"/>
    <w:rsid w:val="00A2393D"/>
    <w:rsid w:val="00A5016C"/>
    <w:rsid w:val="00A607A2"/>
    <w:rsid w:val="00A8111A"/>
    <w:rsid w:val="00A83D7D"/>
    <w:rsid w:val="00AE7DF2"/>
    <w:rsid w:val="00B03E40"/>
    <w:rsid w:val="00B220D4"/>
    <w:rsid w:val="00B30708"/>
    <w:rsid w:val="00B36AF8"/>
    <w:rsid w:val="00B52CAD"/>
    <w:rsid w:val="00B548F5"/>
    <w:rsid w:val="00BA1F02"/>
    <w:rsid w:val="00BA7EF5"/>
    <w:rsid w:val="00BB185E"/>
    <w:rsid w:val="00BD4896"/>
    <w:rsid w:val="00BE36C0"/>
    <w:rsid w:val="00BE623B"/>
    <w:rsid w:val="00C150FD"/>
    <w:rsid w:val="00C2345F"/>
    <w:rsid w:val="00C256EB"/>
    <w:rsid w:val="00C56A42"/>
    <w:rsid w:val="00C64214"/>
    <w:rsid w:val="00C937E5"/>
    <w:rsid w:val="00CB7ABF"/>
    <w:rsid w:val="00CC6398"/>
    <w:rsid w:val="00CC774E"/>
    <w:rsid w:val="00CD6CF6"/>
    <w:rsid w:val="00CE3BC2"/>
    <w:rsid w:val="00CE7BA9"/>
    <w:rsid w:val="00D05509"/>
    <w:rsid w:val="00D106F5"/>
    <w:rsid w:val="00D452E6"/>
    <w:rsid w:val="00D57BDF"/>
    <w:rsid w:val="00D72000"/>
    <w:rsid w:val="00D81396"/>
    <w:rsid w:val="00D8390D"/>
    <w:rsid w:val="00DE4E26"/>
    <w:rsid w:val="00DF653E"/>
    <w:rsid w:val="00E10C09"/>
    <w:rsid w:val="00E47065"/>
    <w:rsid w:val="00E52099"/>
    <w:rsid w:val="00E60B4E"/>
    <w:rsid w:val="00E62D6E"/>
    <w:rsid w:val="00E633E1"/>
    <w:rsid w:val="00E65ED4"/>
    <w:rsid w:val="00E71E36"/>
    <w:rsid w:val="00E72E30"/>
    <w:rsid w:val="00E80E48"/>
    <w:rsid w:val="00E967F2"/>
    <w:rsid w:val="00EC0128"/>
    <w:rsid w:val="00ED1767"/>
    <w:rsid w:val="00ED5AF3"/>
    <w:rsid w:val="00EE381F"/>
    <w:rsid w:val="00EE6DED"/>
    <w:rsid w:val="00F06BE1"/>
    <w:rsid w:val="00F1003D"/>
    <w:rsid w:val="00F20511"/>
    <w:rsid w:val="00F27C97"/>
    <w:rsid w:val="00F342F3"/>
    <w:rsid w:val="00F46A24"/>
    <w:rsid w:val="00FA34B0"/>
    <w:rsid w:val="00FC2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C8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DC8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6A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124DC8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466AD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124DC8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466AD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124DC8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466AD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6AD"/>
    <w:rPr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rsid w:val="00A8111A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5A7E"/>
    <w:rPr>
      <w:lang w:val="bg-BG"/>
    </w:rPr>
  </w:style>
  <w:style w:type="paragraph" w:styleId="Footer">
    <w:name w:val="footer"/>
    <w:basedOn w:val="Normal"/>
    <w:link w:val="FooterChar"/>
    <w:uiPriority w:val="99"/>
    <w:rsid w:val="00A811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66AD"/>
    <w:rPr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A8111A"/>
    <w:rPr>
      <w:rFonts w:cs="Times New Roman"/>
    </w:rPr>
  </w:style>
  <w:style w:type="character" w:customStyle="1" w:styleId="newdocreference1">
    <w:name w:val="newdocreference1"/>
    <w:uiPriority w:val="99"/>
    <w:rsid w:val="00827E57"/>
    <w:rPr>
      <w:color w:val="0000FF"/>
      <w:sz w:val="24"/>
      <w:u w:val="single"/>
    </w:rPr>
  </w:style>
  <w:style w:type="paragraph" w:customStyle="1" w:styleId="a">
    <w:name w:val="Стил"/>
    <w:basedOn w:val="Normal"/>
    <w:uiPriority w:val="99"/>
    <w:rsid w:val="00104AC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CE7BA9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rsid w:val="00CE7BA9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CE7BA9"/>
    <w:rPr>
      <w:rFonts w:cs="Times New Roman"/>
    </w:rPr>
  </w:style>
  <w:style w:type="character" w:customStyle="1" w:styleId="grame">
    <w:name w:val="grame"/>
    <w:basedOn w:val="DefaultParagraphFont"/>
    <w:uiPriority w:val="99"/>
    <w:rsid w:val="00CE7BA9"/>
    <w:rPr>
      <w:rFonts w:cs="Times New Roman"/>
    </w:rPr>
  </w:style>
  <w:style w:type="paragraph" w:customStyle="1" w:styleId="CharChar2CharCharCharChar">
    <w:name w:val="Char Char2 Char Char Char Char"/>
    <w:basedOn w:val="Normal"/>
    <w:uiPriority w:val="99"/>
    <w:rsid w:val="009E1D0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basedOn w:val="DefaultParagraphFont"/>
    <w:uiPriority w:val="99"/>
    <w:semiHidden/>
    <w:rsid w:val="00CB7AB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C774E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A7EF5"/>
    <w:rPr>
      <w:lang w:val="bg-BG" w:eastAsia="bg-BG"/>
    </w:rPr>
  </w:style>
  <w:style w:type="paragraph" w:customStyle="1" w:styleId="CharChar2CharCharCharCharChar">
    <w:name w:val="Char Char2 Char Char Char Char Char"/>
    <w:basedOn w:val="Normal"/>
    <w:uiPriority w:val="99"/>
    <w:rsid w:val="002265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387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760</Words>
  <Characters>4336</Characters>
  <Application>Microsoft Office Outlook</Application>
  <DocSecurity>0</DocSecurity>
  <Lines>0</Lines>
  <Paragraphs>0</Paragraphs>
  <ScaleCrop>false</ScaleCrop>
  <Company>NFC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Antoaneta Borissova</dc:creator>
  <cp:keywords/>
  <dc:description/>
  <cp:lastModifiedBy>m.yordanova</cp:lastModifiedBy>
  <cp:revision>10</cp:revision>
  <cp:lastPrinted>2018-12-03T07:53:00Z</cp:lastPrinted>
  <dcterms:created xsi:type="dcterms:W3CDTF">2018-11-22T12:59:00Z</dcterms:created>
  <dcterms:modified xsi:type="dcterms:W3CDTF">2018-12-06T11:08:00Z</dcterms:modified>
</cp:coreProperties>
</file>